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9D21C" w14:textId="7E189720" w:rsidR="006B2F86" w:rsidRDefault="00196504" w:rsidP="00E71FC3">
      <w:pPr>
        <w:pStyle w:val="NoSpacing"/>
      </w:pPr>
      <w:r>
        <w:rPr>
          <w:u w:val="single"/>
        </w:rPr>
        <w:t>Alice SOTHILL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106AB1FF" w14:textId="683B316A" w:rsidR="00196504" w:rsidRDefault="00196504" w:rsidP="00E71FC3">
      <w:pPr>
        <w:pStyle w:val="NoSpacing"/>
      </w:pPr>
    </w:p>
    <w:p w14:paraId="41E3AF09" w14:textId="56BECBF4" w:rsidR="00196504" w:rsidRDefault="00196504" w:rsidP="00E71FC3">
      <w:pPr>
        <w:pStyle w:val="NoSpacing"/>
      </w:pPr>
    </w:p>
    <w:p w14:paraId="70A327C1" w14:textId="40A05D7B" w:rsidR="00196504" w:rsidRDefault="00196504" w:rsidP="00E71FC3">
      <w:pPr>
        <w:pStyle w:val="NoSpacing"/>
      </w:pPr>
      <w:r>
        <w:t xml:space="preserve">Daughter of John </w:t>
      </w:r>
      <w:proofErr w:type="spellStart"/>
      <w:r>
        <w:t>Sothill</w:t>
      </w:r>
      <w:proofErr w:type="spellEnd"/>
      <w:r>
        <w:t>(q.v.).   (Coronation p.309)</w:t>
      </w:r>
    </w:p>
    <w:p w14:paraId="632F04C8" w14:textId="12B85271" w:rsidR="00196504" w:rsidRDefault="00196504" w:rsidP="00196504">
      <w:pPr>
        <w:pStyle w:val="NoSpacing"/>
      </w:pPr>
      <w:r>
        <w:t>= (1484) John Beaumont(</w:t>
      </w:r>
      <w:proofErr w:type="gramStart"/>
      <w:r>
        <w:t>d.1502)(</w:t>
      </w:r>
      <w:proofErr w:type="gramEnd"/>
      <w:r>
        <w:t>q.v.).   (ibid.)</w:t>
      </w:r>
    </w:p>
    <w:p w14:paraId="443F72BF" w14:textId="30ABCF99" w:rsidR="00196504" w:rsidRDefault="00196504" w:rsidP="00196504">
      <w:pPr>
        <w:pStyle w:val="NoSpacing"/>
      </w:pPr>
      <w:r>
        <w:t xml:space="preserve">Son:   Sir </w:t>
      </w:r>
      <w:proofErr w:type="gramStart"/>
      <w:r>
        <w:t>Thomas(</w:t>
      </w:r>
      <w:proofErr w:type="gramEnd"/>
      <w:r>
        <w:t>b.ca.1488).   (I.G.I.)</w:t>
      </w:r>
    </w:p>
    <w:p w14:paraId="4A47EB0F" w14:textId="44118D6B" w:rsidR="00196504" w:rsidRDefault="00196504" w:rsidP="00196504">
      <w:pPr>
        <w:pStyle w:val="NoSpacing"/>
      </w:pPr>
    </w:p>
    <w:p w14:paraId="706B1C15" w14:textId="58214624" w:rsidR="00196504" w:rsidRDefault="00196504" w:rsidP="00196504">
      <w:pPr>
        <w:pStyle w:val="NoSpacing"/>
      </w:pPr>
    </w:p>
    <w:p w14:paraId="0F8CBE4E" w14:textId="6B0843EB" w:rsidR="00196504" w:rsidRPr="00196504" w:rsidRDefault="00196504" w:rsidP="00196504">
      <w:pPr>
        <w:pStyle w:val="NoSpacing"/>
      </w:pPr>
      <w:r>
        <w:t>30 March 2018</w:t>
      </w:r>
      <w:bookmarkStart w:id="0" w:name="_GoBack"/>
      <w:bookmarkEnd w:id="0"/>
    </w:p>
    <w:sectPr w:rsidR="00196504" w:rsidRPr="0019650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DF154" w14:textId="77777777" w:rsidR="00196504" w:rsidRDefault="00196504" w:rsidP="00E71FC3">
      <w:pPr>
        <w:spacing w:after="0" w:line="240" w:lineRule="auto"/>
      </w:pPr>
      <w:r>
        <w:separator/>
      </w:r>
    </w:p>
  </w:endnote>
  <w:endnote w:type="continuationSeparator" w:id="0">
    <w:p w14:paraId="5377CFB5" w14:textId="77777777" w:rsidR="00196504" w:rsidRDefault="001965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DBA3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93D3A" w14:textId="77777777" w:rsidR="00196504" w:rsidRDefault="00196504" w:rsidP="00E71FC3">
      <w:pPr>
        <w:spacing w:after="0" w:line="240" w:lineRule="auto"/>
      </w:pPr>
      <w:r>
        <w:separator/>
      </w:r>
    </w:p>
  </w:footnote>
  <w:footnote w:type="continuationSeparator" w:id="0">
    <w:p w14:paraId="6FC25148" w14:textId="77777777" w:rsidR="00196504" w:rsidRDefault="001965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504"/>
    <w:rsid w:val="0019650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C2690"/>
  <w15:chartTrackingRefBased/>
  <w15:docId w15:val="{DDFD996F-6A08-4ABD-82FF-F7C142A91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2018-03-30T21:44:00Z</dcterms:created>
  <dcterms:modified xsi:type="dcterms:W3CDTF">2018-03-30T21:46:00Z</dcterms:modified>
</cp:coreProperties>
</file>